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F75E8" w14:textId="77777777" w:rsidR="00B57B0E" w:rsidRDefault="00B57B0E" w:rsidP="00B57B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ROGGE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221B1E4C" w14:textId="77777777" w:rsidR="00B57B0E" w:rsidRDefault="00B57B0E" w:rsidP="00B57B0E">
      <w:pPr>
        <w:pStyle w:val="NoSpacing"/>
        <w:rPr>
          <w:rFonts w:cs="Times New Roman"/>
          <w:szCs w:val="24"/>
        </w:rPr>
      </w:pPr>
    </w:p>
    <w:p w14:paraId="05661B5C" w14:textId="77777777" w:rsidR="00B57B0E" w:rsidRDefault="00B57B0E" w:rsidP="00B57B0E">
      <w:pPr>
        <w:pStyle w:val="NoSpacing"/>
        <w:rPr>
          <w:rFonts w:cs="Times New Roman"/>
          <w:szCs w:val="24"/>
        </w:rPr>
      </w:pPr>
    </w:p>
    <w:p w14:paraId="3934526B" w14:textId="77777777" w:rsidR="00B57B0E" w:rsidRDefault="00B57B0E" w:rsidP="00B57B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Nov.1484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Newmarket,</w:t>
      </w:r>
    </w:p>
    <w:p w14:paraId="274A9CFA" w14:textId="77777777" w:rsidR="00B57B0E" w:rsidRDefault="00B57B0E" w:rsidP="00B57B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Cambridgeshire, into lands of Thomas Peyton(q.v.).</w:t>
      </w:r>
    </w:p>
    <w:p w14:paraId="7474EEF2" w14:textId="77777777" w:rsidR="00B57B0E" w:rsidRDefault="00B57B0E" w:rsidP="00B57B0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4FFA8BC" w14:textId="77777777" w:rsidR="00B57B0E" w:rsidRDefault="00B57B0E" w:rsidP="00B57B0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pp.145-6)</w:t>
      </w:r>
    </w:p>
    <w:p w14:paraId="1EF900A7" w14:textId="77777777" w:rsidR="00B57B0E" w:rsidRDefault="00B57B0E" w:rsidP="00B57B0E">
      <w:pPr>
        <w:pStyle w:val="NoSpacing"/>
        <w:rPr>
          <w:rFonts w:eastAsia="Times New Roman" w:cs="Times New Roman"/>
          <w:szCs w:val="24"/>
        </w:rPr>
      </w:pPr>
    </w:p>
    <w:p w14:paraId="519ABDAA" w14:textId="77777777" w:rsidR="00B57B0E" w:rsidRDefault="00B57B0E" w:rsidP="00B57B0E">
      <w:pPr>
        <w:pStyle w:val="NoSpacing"/>
        <w:rPr>
          <w:rFonts w:eastAsia="Times New Roman" w:cs="Times New Roman"/>
          <w:szCs w:val="24"/>
        </w:rPr>
      </w:pPr>
    </w:p>
    <w:p w14:paraId="386B0909" w14:textId="77777777" w:rsidR="00B57B0E" w:rsidRDefault="00B57B0E" w:rsidP="00B57B0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 November 2023</w:t>
      </w:r>
    </w:p>
    <w:p w14:paraId="0340DE9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F12BE" w14:textId="77777777" w:rsidR="00B57B0E" w:rsidRDefault="00B57B0E" w:rsidP="009139A6">
      <w:r>
        <w:separator/>
      </w:r>
    </w:p>
  </w:endnote>
  <w:endnote w:type="continuationSeparator" w:id="0">
    <w:p w14:paraId="1705C0F2" w14:textId="77777777" w:rsidR="00B57B0E" w:rsidRDefault="00B57B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D4E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94CC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99F7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8EB00" w14:textId="77777777" w:rsidR="00B57B0E" w:rsidRDefault="00B57B0E" w:rsidP="009139A6">
      <w:r>
        <w:separator/>
      </w:r>
    </w:p>
  </w:footnote>
  <w:footnote w:type="continuationSeparator" w:id="0">
    <w:p w14:paraId="216C8A6D" w14:textId="77777777" w:rsidR="00B57B0E" w:rsidRDefault="00B57B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999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7FA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7C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B0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57B0E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F24FE"/>
  <w15:chartTrackingRefBased/>
  <w15:docId w15:val="{F6D75FAC-0EBE-440B-807E-B66EAEF95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2023-11-01T19:17:00Z</dcterms:created>
  <dcterms:modified xsi:type="dcterms:W3CDTF">2023-11-01T19:17:00Z</dcterms:modified>
</cp:coreProperties>
</file>